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0E938" w14:textId="77777777" w:rsidR="005842B9" w:rsidRDefault="005842B9" w:rsidP="0040376D">
      <w:pPr>
        <w:rPr>
          <w:rFonts w:cs="Arial"/>
        </w:rPr>
      </w:pPr>
    </w:p>
    <w:p w14:paraId="0F8DCD38" w14:textId="0FF8E351" w:rsidR="0040376D" w:rsidRDefault="0040376D" w:rsidP="0040376D">
      <w:pPr>
        <w:rPr>
          <w:rFonts w:cs="Arial"/>
        </w:rPr>
      </w:pPr>
      <w:r>
        <w:rPr>
          <w:rFonts w:cs="Arial"/>
        </w:rPr>
        <w:t>Številka:</w:t>
      </w:r>
      <w:r w:rsidR="00D02FC0">
        <w:rPr>
          <w:rFonts w:cs="Arial"/>
        </w:rPr>
        <w:t xml:space="preserve"> </w:t>
      </w:r>
      <w:r w:rsidR="00D02FC0">
        <w:rPr>
          <w:rFonts w:cs="Arial"/>
        </w:rPr>
        <w:t>83.2025-BJ</w:t>
      </w:r>
    </w:p>
    <w:p w14:paraId="15DABAB3" w14:textId="77777777" w:rsidR="00E146B4" w:rsidRDefault="00E146B4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14:paraId="6DC63042" w14:textId="5C35C530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2620"/>
        <w:gridCol w:w="1560"/>
        <w:gridCol w:w="2268"/>
        <w:gridCol w:w="2976"/>
        <w:gridCol w:w="1849"/>
        <w:gridCol w:w="1699"/>
        <w:gridCol w:w="1206"/>
      </w:tblGrid>
      <w:tr w:rsidR="00E146B4" w:rsidRPr="006A4216" w14:paraId="748E3B7A" w14:textId="77777777" w:rsidTr="002E5045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254598A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180" w:type="dxa"/>
            <w:gridSpan w:val="2"/>
            <w:vAlign w:val="center"/>
          </w:tcPr>
          <w:p w14:paraId="78FBBED9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6CD5821E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55EDB068" w14:textId="77777777" w:rsidR="00E146B4" w:rsidRPr="006A4216" w:rsidRDefault="00E146B4" w:rsidP="00155AA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9" w:type="dxa"/>
            <w:vAlign w:val="center"/>
          </w:tcPr>
          <w:p w14:paraId="1A957B32" w14:textId="77777777" w:rsidR="00E146B4" w:rsidRPr="006A4216" w:rsidRDefault="00E146B4" w:rsidP="00155AA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73A3F8D7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E146B4" w:rsidRPr="0073420D" w14:paraId="7554AE44" w14:textId="77777777" w:rsidTr="002E5045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0F8C9C67" w14:textId="77777777" w:rsidR="00E146B4" w:rsidRPr="0073420D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</w:tcPr>
          <w:p w14:paraId="2058D03F" w14:textId="77777777" w:rsidR="00E146B4" w:rsidRPr="0073420D" w:rsidRDefault="00E146B4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560" w:type="dxa"/>
          </w:tcPr>
          <w:p w14:paraId="0A39B68A" w14:textId="77777777" w:rsidR="00E146B4" w:rsidRDefault="00E146B4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</w:p>
          <w:p w14:paraId="631C81B4" w14:textId="02F5F543" w:rsidR="00E146B4" w:rsidRPr="00B751C0" w:rsidRDefault="00E146B4">
            <w:pPr>
              <w:jc w:val="center"/>
              <w:rPr>
                <w:i/>
                <w:sz w:val="20"/>
                <w:szCs w:val="20"/>
              </w:rPr>
            </w:pP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155AA9">
              <w:rPr>
                <w:i/>
                <w:color w:val="A6A6A6" w:themeColor="background1" w:themeShade="A6"/>
                <w:sz w:val="18"/>
                <w:szCs w:val="18"/>
              </w:rPr>
              <w:t>navede se št. sklopa</w:t>
            </w:r>
            <w:r w:rsidR="00CD613C">
              <w:rPr>
                <w:i/>
                <w:color w:val="A6A6A6" w:themeColor="background1" w:themeShade="A6"/>
                <w:sz w:val="18"/>
                <w:szCs w:val="18"/>
              </w:rPr>
              <w:t xml:space="preserve"> predmetnega JN</w:t>
            </w: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14:paraId="57A8D1B9" w14:textId="77777777" w:rsidR="00E146B4" w:rsidRPr="00390FAD" w:rsidRDefault="00E146B4" w:rsidP="00B17E39">
            <w:pPr>
              <w:jc w:val="center"/>
              <w:rPr>
                <w:sz w:val="20"/>
                <w:szCs w:val="20"/>
              </w:rPr>
            </w:pPr>
            <w:r w:rsidRPr="00390FAD">
              <w:rPr>
                <w:sz w:val="20"/>
                <w:szCs w:val="20"/>
              </w:rPr>
              <w:t xml:space="preserve">Vrsta storitve </w:t>
            </w:r>
          </w:p>
          <w:p w14:paraId="02827F4D" w14:textId="06F3E42C" w:rsidR="00E146B4" w:rsidRPr="0073420D" w:rsidRDefault="00155AA9" w:rsidP="00155AA9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E146B4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ki </w:t>
            </w:r>
            <w:r w:rsidR="00E146B4"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="00E146B4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po posameznem sklopu)</w:t>
            </w:r>
          </w:p>
        </w:tc>
        <w:tc>
          <w:tcPr>
            <w:tcW w:w="2976" w:type="dxa"/>
          </w:tcPr>
          <w:p w14:paraId="635A5F53" w14:textId="77777777" w:rsidR="00E146B4" w:rsidRDefault="00E146B4" w:rsidP="00B17E39">
            <w:pPr>
              <w:jc w:val="center"/>
              <w:rPr>
                <w:sz w:val="20"/>
                <w:szCs w:val="20"/>
              </w:rPr>
            </w:pPr>
            <w:r w:rsidRPr="00390FAD">
              <w:rPr>
                <w:sz w:val="20"/>
                <w:szCs w:val="20"/>
              </w:rPr>
              <w:t>Vrednost ali delež, ki bo izveden s strani sodelujočega podjetja</w:t>
            </w:r>
          </w:p>
          <w:p w14:paraId="4FAC10CF" w14:textId="55852262" w:rsidR="00E146B4" w:rsidRPr="0073420D" w:rsidRDefault="00E146B4" w:rsidP="00155A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3420D">
              <w:rPr>
                <w:sz w:val="20"/>
                <w:szCs w:val="20"/>
              </w:rPr>
              <w:t xml:space="preserve"> 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vrednost/delež </w:t>
            </w:r>
            <w:r w:rsidR="00155AA9">
              <w:rPr>
                <w:i/>
                <w:color w:val="A6A6A6" w:themeColor="background1" w:themeShade="A6"/>
                <w:sz w:val="18"/>
                <w:szCs w:val="18"/>
              </w:rPr>
              <w:t xml:space="preserve">se 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navede z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a vsak sklop ločeno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849" w:type="dxa"/>
            <w:vAlign w:val="center"/>
          </w:tcPr>
          <w:p w14:paraId="170DBB1B" w14:textId="77777777" w:rsidR="00E146B4" w:rsidRDefault="00E146B4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04CFAF7D" w14:textId="77777777" w:rsidR="00E146B4" w:rsidRPr="0073420D" w:rsidRDefault="00E146B4" w:rsidP="00B17E39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699" w:type="dxa"/>
            <w:vAlign w:val="center"/>
          </w:tcPr>
          <w:p w14:paraId="2E8BF620" w14:textId="77777777" w:rsidR="00E146B4" w:rsidRPr="0073420D" w:rsidRDefault="00E146B4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A6DE771" w14:textId="77777777" w:rsidR="00E146B4" w:rsidRPr="0073420D" w:rsidRDefault="00E146B4" w:rsidP="00B17E39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E146B4" w:rsidRPr="006A4216" w14:paraId="2E39B422" w14:textId="77777777" w:rsidTr="002E5045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4CAE6D33" w14:textId="77777777" w:rsidR="00E146B4" w:rsidRPr="006A4216" w:rsidRDefault="00E146B4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20" w:type="dxa"/>
          </w:tcPr>
          <w:p w14:paraId="5AA0192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AF23FB7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A83390E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2730A54E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1042654D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6A6A6" w:themeFill="background1" w:themeFillShade="A6"/>
          </w:tcPr>
          <w:p w14:paraId="5E34E4C8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2604469" w14:textId="77777777" w:rsidTr="002E5045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76C05045" w14:textId="77777777" w:rsidR="00E146B4" w:rsidRPr="006A4216" w:rsidRDefault="00E146B4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Soponudnik</w:t>
            </w:r>
          </w:p>
        </w:tc>
        <w:tc>
          <w:tcPr>
            <w:tcW w:w="2620" w:type="dxa"/>
          </w:tcPr>
          <w:p w14:paraId="4AD451B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E4EB90F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D1E5269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4F4C5771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3EC366F6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6951CE32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77D42D07" w14:textId="77777777" w:rsidTr="002E5045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422D275E" w14:textId="77777777" w:rsidR="00E146B4" w:rsidRPr="006A4216" w:rsidRDefault="00E146B4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20" w:type="dxa"/>
          </w:tcPr>
          <w:p w14:paraId="594C15F8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56F3AD4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D4A4824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05BE6965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74DDF2C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01B780C8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78D1713" w14:textId="77777777" w:rsidTr="002E5045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647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AB5B5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</w:tcBorders>
            <w:vAlign w:val="center"/>
          </w:tcPr>
          <w:p w14:paraId="12DBC2DE" w14:textId="28240FC6" w:rsidR="00E146B4" w:rsidRPr="006A4216" w:rsidRDefault="00E146B4" w:rsidP="00390FAD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 w:rsidR="00390FAD" w:rsidRPr="00390FAD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Pr="00390FAD">
              <w:rPr>
                <w:i/>
                <w:color w:val="A6A6A6" w:themeColor="background1" w:themeShade="A6"/>
                <w:sz w:val="18"/>
                <w:szCs w:val="18"/>
              </w:rPr>
              <w:t>max. 100%)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13CF833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47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969D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</w:tbl>
    <w:p w14:paraId="0D7A642C" w14:textId="589552E3" w:rsidR="0040376D" w:rsidRDefault="0040376D" w:rsidP="0040376D">
      <w:pPr>
        <w:pStyle w:val="Pripombabesedilo"/>
      </w:pPr>
    </w:p>
    <w:p w14:paraId="71685A5A" w14:textId="77777777" w:rsidR="00E146B4" w:rsidRPr="002F7CAF" w:rsidRDefault="00E146B4" w:rsidP="00E146B4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>glavnega ponudnika in soponudnika</w:t>
      </w:r>
      <w:r w:rsidRPr="002F7CAF">
        <w:rPr>
          <w:rFonts w:cs="Arial"/>
          <w:b/>
          <w:sz w:val="18"/>
          <w:szCs w:val="18"/>
        </w:rPr>
        <w:t>:</w:t>
      </w:r>
    </w:p>
    <w:p w14:paraId="4B5F3484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E6E95AE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1370F301" w14:textId="77777777" w:rsidR="00E146B4" w:rsidRPr="002F7CAF" w:rsidRDefault="00E146B4" w:rsidP="00E146B4">
      <w:pPr>
        <w:ind w:left="360" w:right="7"/>
        <w:jc w:val="both"/>
        <w:rPr>
          <w:rFonts w:cs="Arial"/>
          <w:sz w:val="18"/>
          <w:szCs w:val="18"/>
        </w:rPr>
      </w:pPr>
    </w:p>
    <w:p w14:paraId="6F272914" w14:textId="77777777" w:rsidR="00E146B4" w:rsidRPr="006A4216" w:rsidRDefault="00E146B4" w:rsidP="00E146B4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C5FDB8D" w14:textId="77777777" w:rsidR="00E146B4" w:rsidRPr="00F17503" w:rsidRDefault="00E146B4" w:rsidP="00E146B4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47690A9" w14:textId="77777777" w:rsidR="00E146B4" w:rsidRPr="006A4216" w:rsidRDefault="00E146B4" w:rsidP="00E146B4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/soponudnikov,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23984E1B" w14:textId="77777777" w:rsidR="00E146B4" w:rsidRPr="00184A2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24F929D1" w14:textId="77777777" w:rsidR="00E146B4" w:rsidRPr="00EF563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 podizvajalec(-i) v šestem stolpcu potrdi(-ta/-jo) navedeno v tabeli.</w:t>
      </w:r>
    </w:p>
    <w:p w14:paraId="05C5FFC3" w14:textId="77777777" w:rsidR="00E146B4" w:rsidRPr="00F17503" w:rsidRDefault="00E146B4" w:rsidP="00E146B4">
      <w:pPr>
        <w:pStyle w:val="Pripombabesedilo"/>
        <w:ind w:left="357"/>
        <w:rPr>
          <w:rFonts w:cs="Arial"/>
          <w:sz w:val="18"/>
          <w:szCs w:val="18"/>
        </w:rPr>
      </w:pPr>
    </w:p>
    <w:p w14:paraId="17F17E3C" w14:textId="77777777" w:rsidR="00E146B4" w:rsidRPr="00EF5632" w:rsidRDefault="00E146B4" w:rsidP="00E146B4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(ponudnika/soponudnika, pri katerem nastopamo kot podizvajalec), v zvezi z izvedbo predmetnega javnega naročila, plačuje neposredno na naš transakcijski račun, na podlagi izstavljenih računov, ki jih bo predhodno potrdil izvajalec/soizvajalec.</w:t>
      </w:r>
    </w:p>
    <w:p w14:paraId="26848596" w14:textId="77777777" w:rsidR="00E146B4" w:rsidRDefault="00E146B4" w:rsidP="00E146B4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45059166" w14:textId="77777777" w:rsidR="00E146B4" w:rsidRDefault="00E146B4" w:rsidP="00E146B4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1A7E1F5" w14:textId="77777777" w:rsidR="00E146B4" w:rsidRDefault="00E146B4" w:rsidP="00E146B4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09416B3" w14:textId="77777777" w:rsidR="00E146B4" w:rsidRPr="003D0D5D" w:rsidRDefault="00E146B4" w:rsidP="00E146B4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p w14:paraId="1682EE6D" w14:textId="29AD1E18" w:rsidR="00ED5254" w:rsidRPr="0040376D" w:rsidRDefault="00ED5254" w:rsidP="00E146B4">
      <w:pPr>
        <w:ind w:right="7"/>
        <w:rPr>
          <w:i/>
          <w:iCs/>
          <w:sz w:val="20"/>
          <w:lang w:eastAsia="x-none"/>
        </w:rPr>
      </w:pP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9AF2F" w14:textId="77777777" w:rsidR="00DF0899" w:rsidRDefault="00DF0899">
      <w:r>
        <w:separator/>
      </w:r>
    </w:p>
  </w:endnote>
  <w:endnote w:type="continuationSeparator" w:id="0">
    <w:p w14:paraId="098C4A1D" w14:textId="77777777" w:rsidR="00DF0899" w:rsidRDefault="00DF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170531A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68EBE95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1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1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5125B" w14:textId="77777777" w:rsidR="00DF0899" w:rsidRDefault="00DF0899">
      <w:r>
        <w:separator/>
      </w:r>
    </w:p>
  </w:footnote>
  <w:footnote w:type="continuationSeparator" w:id="0">
    <w:p w14:paraId="1C571DF8" w14:textId="77777777" w:rsidR="00DF0899" w:rsidRDefault="00DF0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A1E6" w14:textId="089C91A3" w:rsidR="00E146B4" w:rsidRDefault="00E146B4"/>
  <w:p w14:paraId="798BD063" w14:textId="77777777" w:rsidR="00E146B4" w:rsidRDefault="00E146B4"/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2F9A3DB" w14:textId="0C278546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0854AC2A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9D4B8CF" w14:textId="30AD6DA9" w:rsidR="00370866" w:rsidRPr="00A1445A" w:rsidRDefault="00370866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7D083A21" w:rsidR="00C0552D" w:rsidRPr="00531D88" w:rsidRDefault="00123242" w:rsidP="00E146B4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E146B4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10384793">
    <w:abstractNumId w:val="4"/>
  </w:num>
  <w:num w:numId="2" w16cid:durableId="1930968957">
    <w:abstractNumId w:val="6"/>
  </w:num>
  <w:num w:numId="3" w16cid:durableId="543296494">
    <w:abstractNumId w:val="3"/>
  </w:num>
  <w:num w:numId="4" w16cid:durableId="1383407466">
    <w:abstractNumId w:val="1"/>
  </w:num>
  <w:num w:numId="5" w16cid:durableId="1191184726">
    <w:abstractNumId w:val="5"/>
  </w:num>
  <w:num w:numId="6" w16cid:durableId="1395929103">
    <w:abstractNumId w:val="0"/>
  </w:num>
  <w:num w:numId="7" w16cid:durableId="400522796">
    <w:abstractNumId w:val="9"/>
  </w:num>
  <w:num w:numId="8" w16cid:durableId="559361145">
    <w:abstractNumId w:val="7"/>
  </w:num>
  <w:num w:numId="9" w16cid:durableId="1385565344">
    <w:abstractNumId w:val="2"/>
  </w:num>
  <w:num w:numId="10" w16cid:durableId="2277663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55AA9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5045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90FA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842B9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21F82"/>
    <w:rsid w:val="006315C1"/>
    <w:rsid w:val="00632E1F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C4FDF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B549B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C4011"/>
    <w:rsid w:val="00CD613C"/>
    <w:rsid w:val="00CD61B2"/>
    <w:rsid w:val="00CD7808"/>
    <w:rsid w:val="00CE22F9"/>
    <w:rsid w:val="00CF12FC"/>
    <w:rsid w:val="00D02FC0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E32B6"/>
    <w:rsid w:val="00DF0899"/>
    <w:rsid w:val="00DF116B"/>
    <w:rsid w:val="00DF3D50"/>
    <w:rsid w:val="00E029F3"/>
    <w:rsid w:val="00E02C2C"/>
    <w:rsid w:val="00E0340C"/>
    <w:rsid w:val="00E1147E"/>
    <w:rsid w:val="00E132FB"/>
    <w:rsid w:val="00E146B4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E3D792D-F35E-4A28-8B61-02681F5C80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C17D87-3F89-4BFC-BA6B-19FB4CAB8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13</TotalTime>
  <Pages>1</Pages>
  <Words>237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8</cp:revision>
  <cp:lastPrinted>2016-06-20T06:28:00Z</cp:lastPrinted>
  <dcterms:created xsi:type="dcterms:W3CDTF">2024-05-04T08:39:00Z</dcterms:created>
  <dcterms:modified xsi:type="dcterms:W3CDTF">2025-03-14T11:08:00Z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